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6D92EE6D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</w:t>
      </w:r>
      <w:r w:rsidR="006F1829">
        <w:rPr>
          <w:rFonts w:cs="Arial"/>
          <w:b/>
          <w:sz w:val="24"/>
          <w:szCs w:val="24"/>
        </w:rPr>
        <w:t>3</w:t>
      </w:r>
      <w:r>
        <w:rPr>
          <w:b/>
          <w:i/>
          <w:sz w:val="28"/>
        </w:rPr>
        <w:tab/>
      </w:r>
      <w:r w:rsidR="00263FC9" w:rsidRPr="00263FC9">
        <w:rPr>
          <w:b/>
          <w:i/>
          <w:sz w:val="28"/>
        </w:rPr>
        <w:t>R5-24</w:t>
      </w:r>
      <w:r w:rsidR="00753BD1" w:rsidRPr="00753BD1">
        <w:rPr>
          <w:b/>
          <w:i/>
          <w:sz w:val="28"/>
        </w:rPr>
        <w:t>2453</w:t>
      </w:r>
    </w:p>
    <w:p w14:paraId="4BD5D325" w14:textId="481B3CF1" w:rsidR="00E61721" w:rsidRPr="0022434D" w:rsidRDefault="000E25D6" w:rsidP="0022434D">
      <w:pPr>
        <w:pStyle w:val="CRCoverPage"/>
        <w:outlineLvl w:val="0"/>
        <w:rPr>
          <w:b/>
          <w:noProof/>
          <w:sz w:val="24"/>
        </w:rPr>
      </w:pPr>
      <w:r w:rsidRPr="00D80CB9">
        <w:rPr>
          <w:b/>
          <w:noProof/>
          <w:sz w:val="24"/>
        </w:rPr>
        <w:t>Fukuoka</w:t>
      </w:r>
      <w:r>
        <w:rPr>
          <w:b/>
          <w:noProof/>
          <w:sz w:val="24"/>
        </w:rPr>
        <w:t>, Japan, May 20th – May 24th,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49CA4F41" w:rsidR="00E61721" w:rsidRDefault="00807B0A" w:rsidP="00AF101E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AF101E">
              <w:t xml:space="preserve">ENDC </w:t>
            </w:r>
            <w:r>
              <w:t xml:space="preserve">combos </w:t>
            </w:r>
            <w:r w:rsidR="00AF101E">
              <w:t>between FR1 and FR2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19F9AB1B" w:rsidR="00E61721" w:rsidRDefault="00AC2BDF" w:rsidP="00AC2BDF">
            <w:pPr>
              <w:pStyle w:val="CRCoverPage"/>
              <w:spacing w:after="0"/>
              <w:ind w:left="100"/>
            </w:pPr>
            <w:r>
              <w:t>05</w:t>
            </w:r>
            <w:r w:rsidR="006F1829">
              <w:t>-</w:t>
            </w:r>
            <w:r>
              <w:t>05</w:t>
            </w:r>
            <w:bookmarkStart w:id="1" w:name="_GoBack"/>
            <w:bookmarkEnd w:id="1"/>
            <w:r w:rsidR="00263FC9">
              <w:t>-2024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1F11DEC3" w:rsidR="00E61721" w:rsidRPr="00263FC9" w:rsidRDefault="00AF101E" w:rsidP="006F1829">
            <w:pPr>
              <w:pStyle w:val="CRCoverPage"/>
              <w:spacing w:after="0"/>
              <w:rPr>
                <w:sz w:val="16"/>
                <w:szCs w:val="16"/>
              </w:rPr>
            </w:pPr>
            <w:r w:rsidRPr="00AF101E">
              <w:rPr>
                <w:sz w:val="16"/>
                <w:szCs w:val="16"/>
              </w:rPr>
              <w:t>DL_2A_n261A/UL_2A_n261A,DL_13A_n261A/UL_13A_n261A</w:t>
            </w:r>
            <w:r w:rsidR="00753BD1">
              <w:rPr>
                <w:sz w:val="16"/>
                <w:szCs w:val="16"/>
              </w:rPr>
              <w:t>,</w:t>
            </w:r>
            <w:r w:rsidR="00753BD1" w:rsidRPr="00AF101E">
              <w:rPr>
                <w:sz w:val="16"/>
                <w:szCs w:val="16"/>
              </w:rPr>
              <w:t xml:space="preserve"> </w:t>
            </w:r>
            <w:r w:rsidR="00753BD1">
              <w:rPr>
                <w:sz w:val="16"/>
                <w:szCs w:val="16"/>
              </w:rPr>
              <w:t>DL_13A_n260A/UL_13A_n260</w:t>
            </w:r>
            <w:r w:rsidR="00753BD1" w:rsidRPr="00AF101E">
              <w:rPr>
                <w:sz w:val="16"/>
                <w:szCs w:val="16"/>
              </w:rPr>
              <w:t>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793FE" w14:textId="77777777" w:rsidR="0068067E" w:rsidRDefault="0068067E">
      <w:pPr>
        <w:spacing w:after="0"/>
      </w:pPr>
      <w:r>
        <w:separator/>
      </w:r>
    </w:p>
  </w:endnote>
  <w:endnote w:type="continuationSeparator" w:id="0">
    <w:p w14:paraId="7177C4C9" w14:textId="77777777" w:rsidR="0068067E" w:rsidRDefault="006806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A4146" w14:textId="77777777" w:rsidR="0068067E" w:rsidRDefault="0068067E">
      <w:pPr>
        <w:spacing w:after="0"/>
      </w:pPr>
      <w:r>
        <w:separator/>
      </w:r>
    </w:p>
  </w:footnote>
  <w:footnote w:type="continuationSeparator" w:id="0">
    <w:p w14:paraId="6BB7C467" w14:textId="77777777" w:rsidR="0068067E" w:rsidRDefault="006806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25D6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4E2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D57E2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346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67E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829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3BD1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07B0A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2BDF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01E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024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0753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7D95CC6-2781-44E7-8F48-A2DC77883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2024-05-07T04:04:00Z</dcterms:created>
  <dcterms:modified xsi:type="dcterms:W3CDTF">2024-05-07T04:05:00Z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